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2BD1DB46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</w:t>
      </w:r>
      <w:r w:rsidR="00635E3E">
        <w:rPr>
          <w:rFonts w:asciiTheme="majorHAnsi" w:eastAsia="Times New Roman" w:hAnsiTheme="majorHAnsi" w:cs="Times New Roman"/>
          <w:lang w:eastAsia="cs-CZ"/>
        </w:rPr>
        <w:t xml:space="preserve">č. 3 </w:t>
      </w:r>
      <w:r w:rsidR="00EF4199">
        <w:rPr>
          <w:rFonts w:asciiTheme="majorHAnsi" w:eastAsia="Times New Roman" w:hAnsiTheme="majorHAnsi" w:cs="Times New Roman"/>
          <w:lang w:eastAsia="cs-CZ"/>
        </w:rPr>
        <w:t xml:space="preserve">Smlouvy o </w:t>
      </w:r>
      <w:r w:rsidR="00397136">
        <w:rPr>
          <w:rFonts w:asciiTheme="majorHAnsi" w:eastAsia="Times New Roman" w:hAnsiTheme="majorHAnsi" w:cs="Times New Roman"/>
          <w:lang w:eastAsia="cs-CZ"/>
        </w:rPr>
        <w:t>poskytování služeb</w:t>
      </w:r>
      <w:r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34EC17B9" w:rsidR="00DD29C3" w:rsidRPr="001B629E" w:rsidRDefault="00F774A6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01E5D4D0" w:rsidR="00DD29C3" w:rsidRPr="001B629E" w:rsidRDefault="00F774A6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51F3609F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F774A6">
              <w:rPr>
                <w:rFonts w:asciiTheme="majorHAnsi" w:hAnsiTheme="majorHAnsi" w:cs="Tahoma"/>
                <w:i/>
                <w:highlight w:val="green"/>
              </w:rPr>
              <w:t>POSKYTOVATEL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0DDC0CFA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F774A6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POSKYTOVATEL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38AD949A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F774A6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POSKYTOVATEL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4EE281B0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F774A6"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F774A6"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93AD6" w14:textId="77777777" w:rsidR="00376AC5" w:rsidRDefault="00376AC5" w:rsidP="00962258">
      <w:pPr>
        <w:spacing w:after="0" w:line="240" w:lineRule="auto"/>
      </w:pPr>
      <w:r>
        <w:separator/>
      </w:r>
    </w:p>
  </w:endnote>
  <w:endnote w:type="continuationSeparator" w:id="0">
    <w:p w14:paraId="1F6F0CAD" w14:textId="77777777" w:rsidR="00376AC5" w:rsidRDefault="00376AC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8A0E23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8BC94A8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6E07CA1" w:rsidR="00F1715C" w:rsidRDefault="00CC2930" w:rsidP="00460660">
          <w:pPr>
            <w:pStyle w:val="Zpat"/>
          </w:pPr>
          <w:r>
            <w:t>spravazeleznic</w:t>
          </w:r>
          <w:r w:rsidR="00F1715C">
            <w:t>.cz</w:t>
          </w:r>
        </w:p>
      </w:tc>
      <w:tc>
        <w:tcPr>
          <w:tcW w:w="2921" w:type="dxa"/>
        </w:tcPr>
        <w:p w14:paraId="6B354C9F" w14:textId="7F3591B2" w:rsidR="009648E3" w:rsidRPr="00850CBD" w:rsidRDefault="009648E3" w:rsidP="009648E3">
          <w:pPr>
            <w:pStyle w:val="Zpat"/>
          </w:pPr>
          <w:r w:rsidRPr="00850CBD">
            <w:t>Oblastní ředitelství Brno</w:t>
          </w:r>
        </w:p>
        <w:p w14:paraId="76C9579C" w14:textId="77777777" w:rsidR="009648E3" w:rsidRPr="00850CBD" w:rsidRDefault="009648E3" w:rsidP="009648E3">
          <w:pPr>
            <w:pStyle w:val="Zpat"/>
          </w:pPr>
          <w:r w:rsidRPr="00850CBD">
            <w:t xml:space="preserve">Kounicova </w:t>
          </w:r>
          <w:r>
            <w:t>688/2</w:t>
          </w:r>
          <w:r w:rsidRPr="00850CBD">
            <w:t>6</w:t>
          </w:r>
        </w:p>
        <w:p w14:paraId="44F720C3" w14:textId="2532F296" w:rsidR="00F1715C" w:rsidRDefault="009648E3" w:rsidP="009648E3">
          <w:pPr>
            <w:pStyle w:val="Zpat"/>
          </w:pPr>
          <w:r w:rsidRPr="00850CBD">
            <w:t>611 43 Brno</w:t>
          </w: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57C227F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8DACD0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BD885" w14:textId="77777777" w:rsidR="00376AC5" w:rsidRDefault="00376AC5" w:rsidP="00962258">
      <w:pPr>
        <w:spacing w:after="0" w:line="240" w:lineRule="auto"/>
      </w:pPr>
      <w:r>
        <w:separator/>
      </w:r>
    </w:p>
  </w:footnote>
  <w:footnote w:type="continuationSeparator" w:id="0">
    <w:p w14:paraId="7529113C" w14:textId="77777777" w:rsidR="00376AC5" w:rsidRDefault="00376AC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269D7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45F26"/>
    <w:rsid w:val="00280E07"/>
    <w:rsid w:val="00282162"/>
    <w:rsid w:val="002C31BF"/>
    <w:rsid w:val="002D08B1"/>
    <w:rsid w:val="002E0CD7"/>
    <w:rsid w:val="003146C2"/>
    <w:rsid w:val="00331BE6"/>
    <w:rsid w:val="00341DCF"/>
    <w:rsid w:val="00357BC6"/>
    <w:rsid w:val="00376AC5"/>
    <w:rsid w:val="003956C6"/>
    <w:rsid w:val="00397136"/>
    <w:rsid w:val="00431317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1602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35E3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08EC"/>
    <w:rsid w:val="00807DD0"/>
    <w:rsid w:val="008659F3"/>
    <w:rsid w:val="00884871"/>
    <w:rsid w:val="00886D4B"/>
    <w:rsid w:val="00894F24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48E3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24CE2"/>
    <w:rsid w:val="00C44F6A"/>
    <w:rsid w:val="00C47AE3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84FE7"/>
    <w:rsid w:val="00DC75F3"/>
    <w:rsid w:val="00DD29C3"/>
    <w:rsid w:val="00DD46F3"/>
    <w:rsid w:val="00DE56F2"/>
    <w:rsid w:val="00DF116D"/>
    <w:rsid w:val="00E36C4A"/>
    <w:rsid w:val="00EB104F"/>
    <w:rsid w:val="00ED14BD"/>
    <w:rsid w:val="00EF4199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774A6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F1602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A3BEA4-E0A1-436B-9C35-C42800807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1</Pages>
  <Words>115</Words>
  <Characters>685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Dvořáková Monika, Ing.</cp:lastModifiedBy>
  <cp:revision>3</cp:revision>
  <cp:lastPrinted>2017-11-28T17:18:00Z</cp:lastPrinted>
  <dcterms:created xsi:type="dcterms:W3CDTF">2026-08-04T09:41:00Z</dcterms:created>
  <dcterms:modified xsi:type="dcterms:W3CDTF">2026-08-04T10:26:00Z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